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CD1F5E" w14:textId="77777777" w:rsidR="00A4355A" w:rsidRPr="00DC5A90" w:rsidRDefault="00A4355A" w:rsidP="00A03C89">
      <w:pPr>
        <w:jc w:val="center"/>
      </w:pPr>
    </w:p>
    <w:p w14:paraId="341B7A19" w14:textId="4049E859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9E4C0B">
        <w:rPr>
          <w:b/>
          <w:bCs/>
          <w:color w:val="F9C66B" w:themeColor="accent6"/>
          <w:sz w:val="28"/>
        </w:rPr>
        <w:t xml:space="preserve">Anskaffelse rehabilitering av fundamenter/mur under pumpehuset Dikemarkveien </w:t>
      </w:r>
      <w:proofErr w:type="gramStart"/>
      <w:r w:rsidR="009E4C0B">
        <w:rPr>
          <w:b/>
          <w:bCs/>
          <w:color w:val="F9C66B" w:themeColor="accent6"/>
          <w:sz w:val="28"/>
        </w:rPr>
        <w:t xml:space="preserve">33 </w:t>
      </w:r>
      <w:r w:rsidR="00FF28C1" w:rsidRPr="00A4355A">
        <w:rPr>
          <w:b/>
          <w:bCs/>
          <w:color w:val="F9C66B" w:themeColor="accent6"/>
          <w:sz w:val="28"/>
        </w:rPr>
        <w:t xml:space="preserve"> –</w:t>
      </w:r>
      <w:proofErr w:type="gramEnd"/>
      <w:r w:rsidR="00FF28C1" w:rsidRPr="00A4355A">
        <w:rPr>
          <w:b/>
          <w:bCs/>
          <w:color w:val="F9C66B" w:themeColor="accent6"/>
          <w:sz w:val="28"/>
        </w:rPr>
        <w:t xml:space="preserve">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9E4C0B">
        <w:rPr>
          <w:b/>
          <w:bCs/>
          <w:color w:val="F9C66B" w:themeColor="accent6"/>
          <w:sz w:val="28"/>
        </w:rPr>
        <w:t>26/1726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6267DE">
            <w:pPr>
              <w:tabs>
                <w:tab w:val="left" w:pos="2520"/>
              </w:tabs>
              <w:spacing w:after="0" w:line="276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5284B4A3" w:rsidR="00C17B3B" w:rsidRDefault="00C17B3B" w:rsidP="006267DE">
            <w:pPr>
              <w:tabs>
                <w:tab w:val="left" w:pos="2520"/>
              </w:tabs>
              <w:spacing w:after="0" w:line="276" w:lineRule="auto"/>
            </w:pPr>
            <w:r>
              <w:t>Tekniske og faglige kvalifikasjoner</w:t>
            </w:r>
            <w:r w:rsidR="00CE3B25">
              <w:t>. Leverandøren skal ha god erfaring fra oppdrag med tilsvarende innhold.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4299D2E3" w:rsidR="00C17B3B" w:rsidRDefault="00C17B3B" w:rsidP="000C5152">
            <w:pPr>
              <w:tabs>
                <w:tab w:val="left" w:pos="2520"/>
              </w:tabs>
              <w:spacing w:after="0" w:line="276" w:lineRule="auto"/>
            </w:pPr>
            <w:r>
              <w:t>Tekniske og faglige kvalifikasjoner</w:t>
            </w:r>
            <w:r w:rsidR="00974CCB">
              <w:t xml:space="preserve">. Leverandøren skal ha et </w:t>
            </w:r>
            <w:proofErr w:type="spellStart"/>
            <w:r w:rsidR="00974CCB">
              <w:t>kvalitetsikrin</w:t>
            </w:r>
            <w:r w:rsidR="00480CB9">
              <w:t>gssystem</w:t>
            </w:r>
            <w:proofErr w:type="spellEnd"/>
            <w:r w:rsidR="00480CB9">
              <w:t xml:space="preserve"> relevant for kontra</w:t>
            </w:r>
            <w:r w:rsidR="005E1EC2">
              <w:t xml:space="preserve">ktens innhold. </w:t>
            </w:r>
            <w:r>
              <w:t xml:space="preserve"> 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43BEDA82" w14:textId="77777777" w:rsidR="00C17B3B" w:rsidRDefault="00C17B3B" w:rsidP="006267DE">
            <w:pPr>
              <w:tabs>
                <w:tab w:val="left" w:pos="2520"/>
              </w:tabs>
              <w:spacing w:after="0" w:line="276" w:lineRule="auto"/>
            </w:pPr>
            <w:r>
              <w:t>Tekniske og faglige kvalifikasjoner</w:t>
            </w:r>
            <w:r w:rsidR="00356857">
              <w:t>. Det kreves at leverandøren har iverks</w:t>
            </w:r>
            <w:r w:rsidR="000C5152">
              <w:t xml:space="preserve">att miljøledelsestiltak som sikrer at leverandøren er egnet til å oppfylle kontraktens miljøbestemmelser. </w:t>
            </w:r>
          </w:p>
          <w:p w14:paraId="2A7102E5" w14:textId="3072B89E" w:rsidR="000C5152" w:rsidRDefault="000C5152" w:rsidP="006267DE">
            <w:pPr>
              <w:tabs>
                <w:tab w:val="left" w:pos="2520"/>
              </w:tabs>
              <w:spacing w:before="240" w:after="0" w:line="276" w:lineRule="auto"/>
            </w:pPr>
            <w:r>
              <w:t xml:space="preserve">Med dette menes </w:t>
            </w:r>
            <w:r w:rsidR="00B047D5">
              <w:t xml:space="preserve">at Leverandøren har metoder for å arbeide aktivt og systematisk </w:t>
            </w:r>
            <w:r w:rsidR="006267DE" w:rsidRPr="006267DE">
              <w:t>med å redusere negativ miljøpåvirkning fra</w:t>
            </w:r>
            <w:r w:rsidR="006267DE">
              <w:t xml:space="preserve"> </w:t>
            </w:r>
            <w:r w:rsidR="006267DE" w:rsidRPr="006267DE">
              <w:t>virksomhet knyttet til utførelsen av denne kontrakt.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25E96F41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8A7862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6BB9E253" w14:textId="67B44C37" w:rsidR="004647A5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sectPr w:rsidR="004647A5" w:rsidSect="008A786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1134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4F57BF" w14:textId="77777777" w:rsidR="00544F63" w:rsidRDefault="00544F63" w:rsidP="005D093C">
      <w:pPr>
        <w:spacing w:after="0" w:line="240" w:lineRule="auto"/>
      </w:pPr>
      <w:r>
        <w:separator/>
      </w:r>
    </w:p>
  </w:endnote>
  <w:endnote w:type="continuationSeparator" w:id="0">
    <w:p w14:paraId="1623F57E" w14:textId="77777777" w:rsidR="00544F63" w:rsidRDefault="00544F63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6A515FE6-1BC0-4015-B29F-CC32AAF3F9DC}"/>
    <w:embedBold r:id="rId2" w:fontKey="{ABE332F5-B2E1-4FD1-A47F-516FC1476D3B}"/>
    <w:embedBoldItalic r:id="rId3" w:fontKey="{DC0E050C-F7C2-460D-8832-1B5DE541A12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06FEBD77-A1FC-4105-B338-14BB8EBF0F4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6F53EADF-AA50-49C7-B4ED-ECC41B54E4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2F1862" w14:textId="77777777" w:rsidR="00544F63" w:rsidRDefault="00544F63" w:rsidP="005D093C">
      <w:pPr>
        <w:spacing w:after="0" w:line="240" w:lineRule="auto"/>
      </w:pPr>
      <w:r>
        <w:separator/>
      </w:r>
    </w:p>
  </w:footnote>
  <w:footnote w:type="continuationSeparator" w:id="0">
    <w:p w14:paraId="2C1829E1" w14:textId="77777777" w:rsidR="00544F63" w:rsidRDefault="00544F63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684621888" name="Bilde 16846218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024349588" name="Bilde 20243495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85613974">
    <w:abstractNumId w:val="0"/>
  </w:num>
  <w:num w:numId="2" w16cid:durableId="1057581644">
    <w:abstractNumId w:val="1"/>
  </w:num>
  <w:num w:numId="3" w16cid:durableId="955642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77C30"/>
    <w:rsid w:val="00083AA3"/>
    <w:rsid w:val="00095EC1"/>
    <w:rsid w:val="000A6E4C"/>
    <w:rsid w:val="000C5152"/>
    <w:rsid w:val="001124F9"/>
    <w:rsid w:val="00186573"/>
    <w:rsid w:val="001F112F"/>
    <w:rsid w:val="001F18CF"/>
    <w:rsid w:val="00222C85"/>
    <w:rsid w:val="00242F82"/>
    <w:rsid w:val="00247C22"/>
    <w:rsid w:val="0025699D"/>
    <w:rsid w:val="002A41EA"/>
    <w:rsid w:val="002B6D8E"/>
    <w:rsid w:val="002E3185"/>
    <w:rsid w:val="00325D57"/>
    <w:rsid w:val="00356857"/>
    <w:rsid w:val="00442E77"/>
    <w:rsid w:val="004647A5"/>
    <w:rsid w:val="00466574"/>
    <w:rsid w:val="00480CB9"/>
    <w:rsid w:val="004836DC"/>
    <w:rsid w:val="00483FE0"/>
    <w:rsid w:val="004B6945"/>
    <w:rsid w:val="00542574"/>
    <w:rsid w:val="00544F63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5E1EC2"/>
    <w:rsid w:val="0060170A"/>
    <w:rsid w:val="006267DE"/>
    <w:rsid w:val="0064062F"/>
    <w:rsid w:val="00650D94"/>
    <w:rsid w:val="00686C9E"/>
    <w:rsid w:val="006E006E"/>
    <w:rsid w:val="00727D7C"/>
    <w:rsid w:val="007D1113"/>
    <w:rsid w:val="007D7559"/>
    <w:rsid w:val="007E4B0D"/>
    <w:rsid w:val="007F2274"/>
    <w:rsid w:val="008363CD"/>
    <w:rsid w:val="008620B7"/>
    <w:rsid w:val="0088045F"/>
    <w:rsid w:val="008A7862"/>
    <w:rsid w:val="008D5723"/>
    <w:rsid w:val="00974CCB"/>
    <w:rsid w:val="009E4C0B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047D5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CE3B25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root>
</root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6919a953-0d6b-48d4-b0a1-4493728ec651" xsi:nil="true"/>
    <lcf76f155ced4ddcb4097134ff3c332f xmlns="ea0323c9-a66a-4fd3-b4ea-225d3bf195c3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6919a953-0d6b-48d4-b0a1-4493728ec651"/>
    <ds:schemaRef ds:uri="ea0323c9-a66a-4fd3-b4ea-225d3bf195c3"/>
  </ds:schemaRefs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0EF23A7-C8FC-4E1F-9AA2-7C69E363AB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ea0323c9-a66a-4fd3-b4ea-225d3bf195c3"/>
    <ds:schemaRef ds:uri="6919a953-0d6b-48d4-b0a1-4493728ec6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21</TotalTime>
  <Pages>1</Pages>
  <Words>285</Words>
  <Characters>1515</Characters>
  <Application>Microsoft Office Word</Application>
  <DocSecurity>0</DocSecurity>
  <Lines>12</Lines>
  <Paragraphs>3</Paragraphs>
  <ScaleCrop>false</ScaleCrop>
  <Company>Oslo kommune</Company>
  <LinksUpToDate>false</LinksUpToDate>
  <CharactersWithSpaces>1797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Oppdatert Konkurransegrunnlag</dc:title>
  <dc:creator>Cecilie Trehjørningen</dc:creator>
  <cp:lastModifiedBy>Cathrine Flaglien</cp:lastModifiedBy>
  <cp:revision>13</cp:revision>
  <dcterms:created xsi:type="dcterms:W3CDTF">2026-05-04T07:44:00Z</dcterms:created>
  <dcterms:modified xsi:type="dcterms:W3CDTF">2026-06-18T06:38:00Z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0x01010016F48F0717DDBC43A26F9C4EC94D925E0095D33E532A29134384B0DFABF6DB6B78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